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E91877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E91877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E91877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E91877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6D63D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11091/039-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ED589B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ED589B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6D63D1" w:rsidRPr="006D63D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6D63D1" w:rsidRPr="006D63D1">
          <w:rPr>
            <w:rStyle w:val="aa"/>
          </w:rPr>
          <w:t>440052, г. Пенза, ул. Ново-Тамбовская, д.9;</w:t>
        </w:r>
        <w:r w:rsidR="006D63D1" w:rsidRPr="006D63D1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6D63D1" w:rsidRPr="006D63D1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6D63D1" w:rsidRPr="006D63D1">
          <w:rPr>
            <w:u w:val="single"/>
          </w:rPr>
          <w:t xml:space="preserve"> 11091/</w:t>
        </w:r>
        <w:r w:rsidR="006D63D1">
          <w:t xml:space="preserve">039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6D63D1" w:rsidRPr="006D63D1">
          <w:rPr>
            <w:rStyle w:val="aa"/>
          </w:rPr>
          <w:t xml:space="preserve"> Плотник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6D63D1" w:rsidRPr="006D63D1">
          <w:rPr>
            <w:rStyle w:val="aa"/>
          </w:rPr>
          <w:t xml:space="preserve"> 16671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6D63D1" w:rsidRPr="006D63D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E91877" w:rsidRPr="00A31431" w:rsidTr="00C30AD7">
        <w:trPr>
          <w:jc w:val="center"/>
        </w:trPr>
        <w:tc>
          <w:tcPr>
            <w:tcW w:w="4678" w:type="dxa"/>
            <w:vAlign w:val="center"/>
          </w:tcPr>
          <w:p w:rsidR="00E91877" w:rsidRPr="00A31431" w:rsidRDefault="00E91877" w:rsidP="00E91877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E91877" w:rsidRPr="00A31431" w:rsidRDefault="00E91877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E91877" w:rsidRPr="00A31431" w:rsidRDefault="00E91877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E91877" w:rsidRPr="00A31431" w:rsidRDefault="00E91877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E91877" w:rsidRPr="00A31431" w:rsidRDefault="00E91877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91877" w:rsidRPr="00E91877" w:rsidRDefault="00553CC7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E91877" w:rsidRPr="00E91877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E91877" w:rsidRPr="00E91877" w:rsidRDefault="00E91877" w:rsidP="00AD14A4">
      <w:r w:rsidRPr="00E91877">
        <w:t>- Руководство по эксплуатации шумомера интегрирующего виброметра ШИ-01В МГФК.968620.110РЭ;</w:t>
      </w:r>
    </w:p>
    <w:p w:rsidR="00E91877" w:rsidRPr="00E91877" w:rsidRDefault="00E91877" w:rsidP="00AD14A4">
      <w:r w:rsidRPr="00E9187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E91877" w:rsidP="00AD14A4">
      <w:r w:rsidRPr="00E91877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553CC7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6D63D1" w:rsidRPr="006D63D1">
          <w:t xml:space="preserve"> Дрель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E91877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E91877" w:rsidRPr="00A31431" w:rsidTr="00C30AD7">
        <w:trPr>
          <w:jc w:val="center"/>
        </w:trPr>
        <w:tc>
          <w:tcPr>
            <w:tcW w:w="3085" w:type="dxa"/>
            <w:vAlign w:val="center"/>
          </w:tcPr>
          <w:p w:rsidR="00E91877" w:rsidRPr="00A31431" w:rsidRDefault="00E91877" w:rsidP="007C56B5">
            <w:pPr>
              <w:pStyle w:val="a8"/>
            </w:pPr>
            <w:r>
              <w:t>Работа с дрелью</w:t>
            </w:r>
          </w:p>
        </w:tc>
        <w:tc>
          <w:tcPr>
            <w:tcW w:w="2286" w:type="dxa"/>
            <w:vAlign w:val="center"/>
          </w:tcPr>
          <w:p w:rsidR="00E91877" w:rsidRPr="00A31431" w:rsidRDefault="00AE4DB8" w:rsidP="007C56B5">
            <w:pPr>
              <w:pStyle w:val="a8"/>
            </w:pPr>
            <w:r>
              <w:t>78.3; 79.1; 78.3</w:t>
            </w:r>
          </w:p>
        </w:tc>
        <w:tc>
          <w:tcPr>
            <w:tcW w:w="2108" w:type="dxa"/>
            <w:vAlign w:val="center"/>
          </w:tcPr>
          <w:p w:rsidR="00E91877" w:rsidRPr="00A31431" w:rsidRDefault="007E6D65" w:rsidP="007C56B5">
            <w:pPr>
              <w:pStyle w:val="a8"/>
            </w:pPr>
            <w:r>
              <w:t>78.6</w:t>
            </w:r>
          </w:p>
        </w:tc>
        <w:tc>
          <w:tcPr>
            <w:tcW w:w="1843" w:type="dxa"/>
            <w:vAlign w:val="center"/>
          </w:tcPr>
          <w:p w:rsidR="00E91877" w:rsidRPr="00A31431" w:rsidRDefault="007E6D65" w:rsidP="007C56B5">
            <w:pPr>
              <w:pStyle w:val="a8"/>
            </w:pPr>
            <w:r>
              <w:t>36</w:t>
            </w:r>
          </w:p>
        </w:tc>
        <w:tc>
          <w:tcPr>
            <w:tcW w:w="1418" w:type="dxa"/>
            <w:vAlign w:val="center"/>
          </w:tcPr>
          <w:p w:rsidR="00E91877" w:rsidRPr="00A31431" w:rsidRDefault="007E6D65" w:rsidP="007C56B5">
            <w:pPr>
              <w:pStyle w:val="a8"/>
            </w:pPr>
            <w:r>
              <w:t>36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553CC7" w:rsidP="00FE033F">
      <w:pPr>
        <w:pStyle w:val="a6"/>
      </w:pPr>
      <w:fldSimple w:instr=" DOCVARIABLE  shum_result \* MERGEFORMAT ">
        <w:r w:rsidR="007E6D65" w:rsidRPr="007E6D65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67.4 дБА со стандартной неопределенностью, равной 1.24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E91877" w:rsidRPr="00A31431" w:rsidTr="006939DC">
        <w:trPr>
          <w:jc w:val="center"/>
        </w:trPr>
        <w:tc>
          <w:tcPr>
            <w:tcW w:w="3728" w:type="dxa"/>
            <w:vAlign w:val="center"/>
          </w:tcPr>
          <w:p w:rsidR="00E91877" w:rsidRPr="00A31431" w:rsidRDefault="00E91877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E91877" w:rsidRPr="00A31431" w:rsidRDefault="007E6D65" w:rsidP="00E576CE">
            <w:pPr>
              <w:pStyle w:val="a8"/>
            </w:pPr>
            <w:r>
              <w:t>67.4</w:t>
            </w:r>
          </w:p>
        </w:tc>
        <w:tc>
          <w:tcPr>
            <w:tcW w:w="2318" w:type="dxa"/>
            <w:vAlign w:val="center"/>
          </w:tcPr>
          <w:p w:rsidR="00E91877" w:rsidRPr="00A31431" w:rsidRDefault="00E91877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E91877" w:rsidRPr="00A31431" w:rsidRDefault="007E6D65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553CC7" w:rsidP="00D76DF8">
      <w:fldSimple w:instr=" DOCVARIABLE att_zakl \* MERGEFORMAT ">
        <w:r w:rsidR="007E6D65" w:rsidRPr="007E6D65">
          <w:rPr>
            <w:bCs/>
          </w:rPr>
          <w:t>-</w:t>
        </w:r>
        <w:r w:rsidR="007E6D65" w:rsidRPr="007E6D65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7E6D65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E91877" w:rsidTr="00E9187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91877" w:rsidRDefault="00E91877" w:rsidP="00AA46ED">
            <w:pPr>
              <w:pStyle w:val="a8"/>
            </w:pPr>
            <w:r w:rsidRPr="00E9187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9187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91877" w:rsidRDefault="00E91877" w:rsidP="00AA46ED">
            <w:pPr>
              <w:pStyle w:val="a8"/>
            </w:pPr>
            <w:r w:rsidRPr="00E9187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9187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9187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E9187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91877" w:rsidRDefault="00E91877" w:rsidP="00AA46ED">
            <w:pPr>
              <w:pStyle w:val="a8"/>
            </w:pPr>
            <w:r w:rsidRPr="00E91877">
              <w:t>Митяева Ольга Александровна</w:t>
            </w:r>
          </w:p>
        </w:tc>
      </w:tr>
      <w:tr w:rsidR="00AA46ED" w:rsidRPr="00E91877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E91877" w:rsidRDefault="00E91877" w:rsidP="00AA46ED">
            <w:pPr>
              <w:pStyle w:val="a8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E9187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E91877" w:rsidRDefault="00E91877" w:rsidP="00AA46ED">
            <w:pPr>
              <w:pStyle w:val="a8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E9187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E91877" w:rsidRDefault="00E91877" w:rsidP="00AA46ED">
            <w:pPr>
              <w:pStyle w:val="a8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E9187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E91877" w:rsidRDefault="00E91877" w:rsidP="00AA46ED">
            <w:pPr>
              <w:pStyle w:val="a8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E91877" w:rsidTr="00E9187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E91877" w:rsidRDefault="00E91877" w:rsidP="00305844">
            <w:pPr>
              <w:pStyle w:val="a8"/>
            </w:pPr>
            <w:r w:rsidRPr="00E9187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E91877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E91877" w:rsidRDefault="00E91877" w:rsidP="00305844">
            <w:pPr>
              <w:pStyle w:val="a8"/>
            </w:pPr>
            <w:r w:rsidRPr="00E9187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E91877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E91877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E91877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E91877" w:rsidRDefault="00E91877" w:rsidP="00305844">
            <w:pPr>
              <w:pStyle w:val="a8"/>
            </w:pPr>
            <w:r w:rsidRPr="00E91877">
              <w:t>Лукичев Дмитрий Олегович</w:t>
            </w:r>
          </w:p>
        </w:tc>
      </w:tr>
      <w:tr w:rsidR="00305844" w:rsidRPr="00E91877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E91877" w:rsidRDefault="00E91877" w:rsidP="00305844">
            <w:pPr>
              <w:pStyle w:val="a8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E91877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E91877" w:rsidRDefault="00E91877" w:rsidP="00305844">
            <w:pPr>
              <w:pStyle w:val="a8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E91877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E91877" w:rsidRDefault="00E91877" w:rsidP="00305844">
            <w:pPr>
              <w:pStyle w:val="a8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E91877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E91877" w:rsidRDefault="00E91877" w:rsidP="00305844">
            <w:pPr>
              <w:pStyle w:val="a8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877" w:rsidRDefault="00E91877" w:rsidP="0076042D">
      <w:pPr>
        <w:pStyle w:val="a9"/>
      </w:pPr>
      <w:r>
        <w:separator/>
      </w:r>
    </w:p>
  </w:endnote>
  <w:endnote w:type="continuationSeparator" w:id="0">
    <w:p w:rsidR="00E91877" w:rsidRDefault="00E9187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6D63D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11091/039-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553CC7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553CC7" w:rsidRPr="00C30AD7">
            <w:rPr>
              <w:rStyle w:val="ad"/>
              <w:sz w:val="20"/>
              <w:szCs w:val="20"/>
            </w:rPr>
            <w:fldChar w:fldCharType="separate"/>
          </w:r>
          <w:r w:rsidR="006D63D1">
            <w:rPr>
              <w:rStyle w:val="ad"/>
              <w:noProof/>
              <w:sz w:val="20"/>
              <w:szCs w:val="20"/>
            </w:rPr>
            <w:t>1</w:t>
          </w:r>
          <w:r w:rsidR="00553CC7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D63D1" w:rsidRPr="006D63D1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877" w:rsidRDefault="00E91877" w:rsidP="0076042D">
      <w:pPr>
        <w:pStyle w:val="a9"/>
      </w:pPr>
      <w:r>
        <w:separator/>
      </w:r>
    </w:p>
  </w:footnote>
  <w:footnote w:type="continuationSeparator" w:id="0">
    <w:p w:rsidR="00E91877" w:rsidRDefault="00E9187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11091/039, 11091/039-1А (11091/039), 11091/039-2А (11091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6671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shum" w:val=" Дрель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AF5CD47D6FEA464FA76416A852A1DDC1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39- Ш "/>
    <w:docVar w:name="oborud" w:val=" Дрель, ручной инструмент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6CEB633E427471485A4CAEE7198FFB8"/>
    <w:docVar w:name="rm_id" w:val="110"/>
    <w:docVar w:name="rm_name" w:val=" Плотник "/>
    <w:docVar w:name="rm_number" w:val=" 11091/039 "/>
    <w:docVar w:name="shum_result" w:val="Эквивалентный уровень звука за 8-часовой рабочий день на данном рабочем месте составляет 67.4 дБА со стандартной неопределенностью, равной 1.24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Дерево "/>
    <w:docVar w:name="U8h" w:val="1.24"/>
    <w:docVar w:name="version" w:val="51"/>
    <w:docVar w:name="zona_name" w:val="Здание"/>
    <w:docVar w:name="zona_time" w:val="10"/>
  </w:docVars>
  <w:rsids>
    <w:rsidRoot w:val="00F3625C"/>
    <w:rsid w:val="00011A95"/>
    <w:rsid w:val="00025683"/>
    <w:rsid w:val="00034251"/>
    <w:rsid w:val="00046815"/>
    <w:rsid w:val="0005566C"/>
    <w:rsid w:val="00072388"/>
    <w:rsid w:val="00096E6D"/>
    <w:rsid w:val="000D1F5B"/>
    <w:rsid w:val="00110025"/>
    <w:rsid w:val="00141A11"/>
    <w:rsid w:val="001429B1"/>
    <w:rsid w:val="001607C8"/>
    <w:rsid w:val="001B2AA3"/>
    <w:rsid w:val="001D7769"/>
    <w:rsid w:val="001F4D8D"/>
    <w:rsid w:val="0020758D"/>
    <w:rsid w:val="002108AC"/>
    <w:rsid w:val="00234932"/>
    <w:rsid w:val="00281BAC"/>
    <w:rsid w:val="00285593"/>
    <w:rsid w:val="002A3563"/>
    <w:rsid w:val="002E55C6"/>
    <w:rsid w:val="00305844"/>
    <w:rsid w:val="00305B2F"/>
    <w:rsid w:val="00333BE8"/>
    <w:rsid w:val="00367816"/>
    <w:rsid w:val="003876C3"/>
    <w:rsid w:val="0039044C"/>
    <w:rsid w:val="003C24DB"/>
    <w:rsid w:val="00402CAC"/>
    <w:rsid w:val="00405209"/>
    <w:rsid w:val="00444410"/>
    <w:rsid w:val="00451898"/>
    <w:rsid w:val="00453C8C"/>
    <w:rsid w:val="004A47AD"/>
    <w:rsid w:val="004C4DB2"/>
    <w:rsid w:val="004F7057"/>
    <w:rsid w:val="005144D2"/>
    <w:rsid w:val="00553CC7"/>
    <w:rsid w:val="00563E94"/>
    <w:rsid w:val="00566825"/>
    <w:rsid w:val="00576095"/>
    <w:rsid w:val="005774C8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6D63D1"/>
    <w:rsid w:val="007049EB"/>
    <w:rsid w:val="00704CD2"/>
    <w:rsid w:val="00710271"/>
    <w:rsid w:val="00717C9F"/>
    <w:rsid w:val="00733B4C"/>
    <w:rsid w:val="0076042D"/>
    <w:rsid w:val="0078004C"/>
    <w:rsid w:val="007A732F"/>
    <w:rsid w:val="007C56B5"/>
    <w:rsid w:val="007D1852"/>
    <w:rsid w:val="007D2CEA"/>
    <w:rsid w:val="007E6D65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77134"/>
    <w:rsid w:val="009B66C5"/>
    <w:rsid w:val="00A12349"/>
    <w:rsid w:val="00A31431"/>
    <w:rsid w:val="00A705D7"/>
    <w:rsid w:val="00A907F6"/>
    <w:rsid w:val="00A91908"/>
    <w:rsid w:val="00AA4551"/>
    <w:rsid w:val="00AA46ED"/>
    <w:rsid w:val="00AA4DCC"/>
    <w:rsid w:val="00AD14A4"/>
    <w:rsid w:val="00AD7C32"/>
    <w:rsid w:val="00AE4DB8"/>
    <w:rsid w:val="00AF796F"/>
    <w:rsid w:val="00B141CD"/>
    <w:rsid w:val="00BA05BD"/>
    <w:rsid w:val="00BA5029"/>
    <w:rsid w:val="00BC2F3C"/>
    <w:rsid w:val="00C02721"/>
    <w:rsid w:val="00C30AD7"/>
    <w:rsid w:val="00C4382E"/>
    <w:rsid w:val="00CE3307"/>
    <w:rsid w:val="00CF0B27"/>
    <w:rsid w:val="00D76DF8"/>
    <w:rsid w:val="00DB5302"/>
    <w:rsid w:val="00DD6B1F"/>
    <w:rsid w:val="00DE6118"/>
    <w:rsid w:val="00E124F4"/>
    <w:rsid w:val="00E36337"/>
    <w:rsid w:val="00E366B0"/>
    <w:rsid w:val="00E576CE"/>
    <w:rsid w:val="00E91877"/>
    <w:rsid w:val="00EB72AD"/>
    <w:rsid w:val="00EC37A1"/>
    <w:rsid w:val="00ED589B"/>
    <w:rsid w:val="00EE2508"/>
    <w:rsid w:val="00EF3DC4"/>
    <w:rsid w:val="00F3625C"/>
    <w:rsid w:val="00F76072"/>
    <w:rsid w:val="00F852F9"/>
    <w:rsid w:val="00F91103"/>
    <w:rsid w:val="00FB001B"/>
    <w:rsid w:val="00FD15A7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14</cp:revision>
  <dcterms:created xsi:type="dcterms:W3CDTF">2016-07-20T10:16:00Z</dcterms:created>
  <dcterms:modified xsi:type="dcterms:W3CDTF">2016-11-25T06:30:00Z</dcterms:modified>
</cp:coreProperties>
</file>